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96" w:type="dxa"/>
        <w:tblInd w:w="93" w:type="dxa"/>
        <w:tblLayout w:type="fixed"/>
        <w:tblLook w:val="00A0"/>
      </w:tblPr>
      <w:tblGrid>
        <w:gridCol w:w="4268"/>
        <w:gridCol w:w="1134"/>
        <w:gridCol w:w="1417"/>
        <w:gridCol w:w="1560"/>
        <w:gridCol w:w="1417"/>
      </w:tblGrid>
      <w:tr w:rsidR="0053310F" w:rsidRPr="00C75B20" w:rsidTr="009C555B">
        <w:trPr>
          <w:trHeight w:val="4065"/>
        </w:trPr>
        <w:tc>
          <w:tcPr>
            <w:tcW w:w="9796" w:type="dxa"/>
            <w:gridSpan w:val="5"/>
            <w:tcBorders>
              <w:top w:val="nil"/>
              <w:left w:val="nil"/>
              <w:right w:val="nil"/>
            </w:tcBorders>
            <w:noWrap/>
            <w:vAlign w:val="bottom"/>
          </w:tcPr>
          <w:p w:rsidR="0053310F" w:rsidRDefault="0053310F" w:rsidP="00133A38">
            <w:pPr>
              <w:spacing w:line="240" w:lineRule="auto"/>
              <w:ind w:left="540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074F5">
              <w:rPr>
                <w:rFonts w:ascii="Times New Roman" w:hAnsi="Times New Roman"/>
                <w:sz w:val="28"/>
                <w:szCs w:val="28"/>
                <w:lang w:eastAsia="ru-RU"/>
              </w:rPr>
              <w:t>ПРИЛОЖ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ЕНИЕ</w:t>
            </w:r>
          </w:p>
          <w:p w:rsidR="0053310F" w:rsidRDefault="0053310F" w:rsidP="00133A38">
            <w:pPr>
              <w:spacing w:line="240" w:lineRule="auto"/>
              <w:ind w:left="540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53310F" w:rsidRDefault="0053310F" w:rsidP="00133A38">
            <w:pPr>
              <w:spacing w:line="240" w:lineRule="auto"/>
              <w:ind w:left="540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УТВЕРЖДЕН</w:t>
            </w:r>
          </w:p>
          <w:p w:rsidR="0053310F" w:rsidRDefault="0053310F" w:rsidP="00133A38">
            <w:pPr>
              <w:spacing w:line="240" w:lineRule="auto"/>
              <w:ind w:left="540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решением</w:t>
            </w:r>
            <w:r w:rsidRPr="00473219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C36FD">
              <w:rPr>
                <w:rFonts w:ascii="Times New Roman" w:hAnsi="Times New Roman"/>
                <w:bCs/>
                <w:iCs/>
                <w:sz w:val="28"/>
                <w:szCs w:val="28"/>
                <w:lang w:val="en-US" w:eastAsia="ru-RU"/>
              </w:rPr>
              <w:t>XLV</w:t>
            </w:r>
            <w:r w:rsidRPr="005C36F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473219">
              <w:rPr>
                <w:rFonts w:ascii="Times New Roman" w:hAnsi="Times New Roman"/>
                <w:sz w:val="28"/>
                <w:szCs w:val="28"/>
                <w:lang w:eastAsia="ru-RU"/>
              </w:rPr>
              <w:t>сессии II созыва</w:t>
            </w:r>
          </w:p>
          <w:p w:rsidR="0053310F" w:rsidRDefault="0053310F" w:rsidP="00133A38">
            <w:pPr>
              <w:spacing w:line="240" w:lineRule="auto"/>
              <w:ind w:left="540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074F5">
              <w:rPr>
                <w:rFonts w:ascii="Times New Roman" w:hAnsi="Times New Roman"/>
                <w:sz w:val="28"/>
                <w:szCs w:val="28"/>
                <w:lang w:eastAsia="ru-RU"/>
              </w:rPr>
              <w:t>Совета Выселковского сельского</w:t>
            </w:r>
          </w:p>
          <w:p w:rsidR="0053310F" w:rsidRDefault="0053310F" w:rsidP="00133A38">
            <w:pPr>
              <w:spacing w:line="240" w:lineRule="auto"/>
              <w:ind w:left="540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074F5">
              <w:rPr>
                <w:rFonts w:ascii="Times New Roman" w:hAnsi="Times New Roman"/>
                <w:sz w:val="28"/>
                <w:szCs w:val="28"/>
                <w:lang w:eastAsia="ru-RU"/>
              </w:rPr>
              <w:t>поселения Высе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лковского района</w:t>
            </w:r>
          </w:p>
          <w:p w:rsidR="0053310F" w:rsidRDefault="0053310F" w:rsidP="00133A38">
            <w:pPr>
              <w:spacing w:line="240" w:lineRule="auto"/>
              <w:ind w:left="540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7646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29.04.2014</w:t>
            </w:r>
            <w:r w:rsidRPr="00C7646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года №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  <w:p w:rsidR="0053310F" w:rsidRDefault="0053310F" w:rsidP="00133A3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53310F" w:rsidRDefault="0053310F" w:rsidP="00133A3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ОТЧЕТ </w:t>
            </w:r>
          </w:p>
          <w:p w:rsidR="0053310F" w:rsidRDefault="0053310F" w:rsidP="00133A38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об исполнении индикативного</w:t>
            </w:r>
            <w:r w:rsidRPr="00C074F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план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а</w:t>
            </w:r>
            <w:r w:rsidRPr="00C074F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социально-экономического развития Выселковского сельского поселения Выселковского района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за 2013</w:t>
            </w:r>
            <w:r w:rsidRPr="00C074F5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  <w:p w:rsidR="0053310F" w:rsidRDefault="0053310F" w:rsidP="00C074F5">
            <w:pPr>
              <w:spacing w:line="240" w:lineRule="auto"/>
              <w:jc w:val="center"/>
              <w:rPr>
                <w:rFonts w:ascii="Cambria" w:hAnsi="Cambria" w:cs="Arial CYR"/>
                <w:bCs/>
                <w:sz w:val="24"/>
                <w:szCs w:val="24"/>
                <w:lang w:eastAsia="ru-RU"/>
              </w:rPr>
            </w:pPr>
          </w:p>
          <w:p w:rsidR="0053310F" w:rsidRPr="00C074F5" w:rsidRDefault="0053310F" w:rsidP="00C074F5">
            <w:pPr>
              <w:jc w:val="center"/>
              <w:rPr>
                <w:rFonts w:ascii="Cambria" w:hAnsi="Cambria" w:cs="Arial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3310F" w:rsidRPr="00C75B20" w:rsidTr="008A216A">
        <w:trPr>
          <w:trHeight w:val="960"/>
        </w:trPr>
        <w:tc>
          <w:tcPr>
            <w:tcW w:w="4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3310F" w:rsidRPr="00C074F5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74F5">
              <w:rPr>
                <w:rFonts w:ascii="Times New Roman" w:hAnsi="Times New Roman"/>
                <w:sz w:val="24"/>
                <w:szCs w:val="24"/>
                <w:lang w:eastAsia="ru-RU"/>
              </w:rPr>
              <w:t>Показатель, единица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3310F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2013 год</w:t>
            </w:r>
          </w:p>
          <w:p w:rsidR="0053310F" w:rsidRPr="00C074F5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прогноз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53310F" w:rsidRDefault="0053310F" w:rsidP="00E604B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2013 год</w:t>
            </w:r>
          </w:p>
          <w:p w:rsidR="0053310F" w:rsidRPr="00C074F5" w:rsidRDefault="0053310F" w:rsidP="00E604B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3310F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отклонение</w:t>
            </w:r>
          </w:p>
          <w:p w:rsidR="0053310F" w:rsidRPr="00C074F5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+; 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3310F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% исполне-ния</w:t>
            </w:r>
          </w:p>
          <w:p w:rsidR="0053310F" w:rsidRPr="00C074F5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3310F" w:rsidRPr="00C75B20" w:rsidTr="008A216A">
        <w:trPr>
          <w:trHeight w:val="267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0F" w:rsidRPr="00C074F5" w:rsidRDefault="0053310F" w:rsidP="008A789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310F" w:rsidRPr="00C074F5" w:rsidRDefault="0053310F" w:rsidP="008A789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310F" w:rsidRPr="00C074F5" w:rsidRDefault="0053310F" w:rsidP="008A789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0F" w:rsidRPr="00C074F5" w:rsidRDefault="0053310F" w:rsidP="008A789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3310F" w:rsidRPr="00C074F5" w:rsidRDefault="0053310F" w:rsidP="008A789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53310F" w:rsidRPr="00C75B20" w:rsidTr="008A216A">
        <w:trPr>
          <w:trHeight w:val="870"/>
        </w:trPr>
        <w:tc>
          <w:tcPr>
            <w:tcW w:w="4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0F" w:rsidRPr="00307CCC" w:rsidRDefault="0053310F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Среднегодовая численность постоянного населения – всего,  тыс. чел.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21,09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21,10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100,03</w:t>
            </w:r>
          </w:p>
        </w:tc>
      </w:tr>
      <w:tr w:rsidR="0053310F" w:rsidRPr="00C75B20" w:rsidTr="008A216A">
        <w:trPr>
          <w:trHeight w:val="585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310F" w:rsidRPr="00307CCC" w:rsidRDefault="0053310F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Численность занятых в экономике, тыс.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9,23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9,25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100,22</w:t>
            </w:r>
          </w:p>
        </w:tc>
      </w:tr>
      <w:tr w:rsidR="0053310F" w:rsidRPr="00C75B20" w:rsidTr="008A216A">
        <w:trPr>
          <w:trHeight w:val="585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310F" w:rsidRPr="00307CCC" w:rsidRDefault="0053310F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Численность занятых в личных подсобных хозяйствах, тыс.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5,10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5,18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3310F" w:rsidRPr="00307CCC" w:rsidRDefault="0053310F" w:rsidP="008343B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101,57</w:t>
            </w:r>
          </w:p>
        </w:tc>
      </w:tr>
      <w:tr w:rsidR="0053310F" w:rsidRPr="00C75B20" w:rsidTr="008A216A">
        <w:trPr>
          <w:trHeight w:val="992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310F" w:rsidRPr="00307CCC" w:rsidRDefault="0053310F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Уровень регистрируемой безработицы, в % к численности трудоспособного населения в трудоспособном возрасте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53310F" w:rsidRPr="00C75B20" w:rsidTr="008A216A">
        <w:trPr>
          <w:trHeight w:val="30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0F" w:rsidRPr="00307CCC" w:rsidRDefault="0053310F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Фонд оплаты труда, млн.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F747D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2958,60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3285,00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347FD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326,40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111,03</w:t>
            </w:r>
          </w:p>
        </w:tc>
      </w:tr>
      <w:tr w:rsidR="0053310F" w:rsidRPr="00C75B20" w:rsidTr="008A216A">
        <w:trPr>
          <w:trHeight w:val="585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310F" w:rsidRPr="00307CCC" w:rsidRDefault="0053310F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Обрабатывающие производства (D), млн.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5712,70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5782,40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69,70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101,27</w:t>
            </w:r>
          </w:p>
        </w:tc>
      </w:tr>
      <w:tr w:rsidR="0053310F" w:rsidRPr="00C75B20" w:rsidTr="008A216A">
        <w:trPr>
          <w:trHeight w:val="623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0F" w:rsidRPr="00307CCC" w:rsidRDefault="0053310F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Объем продукции сельского хозяйства всех категорий хозяйств, млн.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6402,52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6529,00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126,48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97,29</w:t>
            </w:r>
          </w:p>
        </w:tc>
      </w:tr>
      <w:tr w:rsidR="0053310F" w:rsidRPr="00C75B20" w:rsidTr="008A216A">
        <w:trPr>
          <w:trHeight w:val="585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310F" w:rsidRPr="00307CCC" w:rsidRDefault="0053310F" w:rsidP="00CE35F0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сельскохозяйственных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5933,52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6058,00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124,48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102,10</w:t>
            </w:r>
          </w:p>
        </w:tc>
      </w:tr>
      <w:tr w:rsidR="0053310F" w:rsidRPr="00C75B20" w:rsidTr="008A216A">
        <w:trPr>
          <w:trHeight w:val="84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310F" w:rsidRPr="00307CCC" w:rsidRDefault="0053310F" w:rsidP="008A216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крестьянских (фермерских) хозяйств и хозяйств индивидуальных предпринимателей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139,00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140,00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282A3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100,72</w:t>
            </w:r>
          </w:p>
        </w:tc>
      </w:tr>
      <w:tr w:rsidR="0053310F" w:rsidRPr="00C75B20" w:rsidTr="008A216A">
        <w:trPr>
          <w:trHeight w:val="585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310F" w:rsidRPr="00307CCC" w:rsidRDefault="0053310F" w:rsidP="008A216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личных подсобных хозяйств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330,00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331,00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100,30</w:t>
            </w:r>
          </w:p>
        </w:tc>
      </w:tr>
      <w:tr w:rsidR="0053310F" w:rsidRPr="00C75B20" w:rsidTr="008A216A">
        <w:trPr>
          <w:trHeight w:val="585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0F" w:rsidRPr="00307CCC" w:rsidRDefault="0053310F" w:rsidP="008A216A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Производство основных видов сельскохозяйственной продукции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3310F" w:rsidRPr="00C75B20" w:rsidTr="008A216A">
        <w:trPr>
          <w:trHeight w:val="5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0F" w:rsidRPr="00307CCC" w:rsidRDefault="0053310F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Зерно (в весе  после доработки), тыс.тонн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F747D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288,18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289,00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0,82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100,28</w:t>
            </w:r>
          </w:p>
        </w:tc>
      </w:tr>
      <w:tr w:rsidR="0053310F" w:rsidRPr="00C75B20" w:rsidTr="008A216A">
        <w:trPr>
          <w:trHeight w:val="30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0F" w:rsidRPr="00307CCC" w:rsidRDefault="0053310F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Кукуруза, тыс. тонн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36,56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36,80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100,66</w:t>
            </w:r>
          </w:p>
        </w:tc>
      </w:tr>
      <w:tr w:rsidR="0053310F" w:rsidRPr="00C75B20" w:rsidTr="008A216A">
        <w:trPr>
          <w:trHeight w:val="30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0F" w:rsidRPr="00307CCC" w:rsidRDefault="0053310F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Соя, тыс. тонн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105,26</w:t>
            </w:r>
          </w:p>
        </w:tc>
      </w:tr>
      <w:tr w:rsidR="0053310F" w:rsidRPr="00C75B20" w:rsidTr="008A216A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0F" w:rsidRPr="00307CCC" w:rsidRDefault="0053310F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Сахарная свекла, тыс. тонн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226,60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226,72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100,05</w:t>
            </w:r>
          </w:p>
        </w:tc>
      </w:tr>
      <w:tr w:rsidR="0053310F" w:rsidRPr="00C75B20" w:rsidTr="008A216A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0F" w:rsidRPr="00307CCC" w:rsidRDefault="0053310F" w:rsidP="000939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0939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0939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0939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0939A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53310F" w:rsidRPr="00C75B20" w:rsidTr="008A216A">
        <w:trPr>
          <w:trHeight w:val="585"/>
        </w:trPr>
        <w:tc>
          <w:tcPr>
            <w:tcW w:w="4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0F" w:rsidRPr="00307CCC" w:rsidRDefault="0053310F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Подсолнечник (в весе после доработки), тыс. тонн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34,80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34,95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100,43</w:t>
            </w:r>
          </w:p>
        </w:tc>
      </w:tr>
      <w:tr w:rsidR="0053310F" w:rsidRPr="00C75B20" w:rsidTr="008A216A">
        <w:trPr>
          <w:trHeight w:val="30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0F" w:rsidRPr="00307CCC" w:rsidRDefault="0053310F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Картофель - всего, тыс. тонн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8,14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8,21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100,86</w:t>
            </w:r>
          </w:p>
        </w:tc>
      </w:tr>
      <w:tr w:rsidR="0053310F" w:rsidRPr="00C75B20" w:rsidTr="008A216A">
        <w:trPr>
          <w:trHeight w:val="30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0F" w:rsidRPr="00307CCC" w:rsidRDefault="0053310F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Овощи - всего, тыс. тонн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8,83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8,85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100,23</w:t>
            </w:r>
          </w:p>
        </w:tc>
      </w:tr>
      <w:tr w:rsidR="0053310F" w:rsidRPr="00C75B20" w:rsidTr="008A216A">
        <w:trPr>
          <w:trHeight w:val="30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310F" w:rsidRPr="00307CCC" w:rsidRDefault="0053310F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Плоды и ягоды, тыс. тонн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4,19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4,20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100,24</w:t>
            </w:r>
          </w:p>
        </w:tc>
      </w:tr>
      <w:tr w:rsidR="0053310F" w:rsidRPr="00C75B20" w:rsidTr="008A216A">
        <w:trPr>
          <w:trHeight w:val="585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310F" w:rsidRPr="00307CCC" w:rsidRDefault="0053310F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Скот и птица (в живом весе)- всего, тыс. тонн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22,59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22,60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100,04</w:t>
            </w:r>
          </w:p>
        </w:tc>
      </w:tr>
      <w:tr w:rsidR="0053310F" w:rsidRPr="00C75B20" w:rsidTr="008A216A">
        <w:trPr>
          <w:trHeight w:val="30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310F" w:rsidRPr="00307CCC" w:rsidRDefault="0053310F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Молоко- всего, тыс. тонн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44,13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46,23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104,76</w:t>
            </w:r>
          </w:p>
        </w:tc>
      </w:tr>
      <w:tr w:rsidR="0053310F" w:rsidRPr="00C75B20" w:rsidTr="008A216A">
        <w:trPr>
          <w:trHeight w:val="300"/>
        </w:trPr>
        <w:tc>
          <w:tcPr>
            <w:tcW w:w="4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310F" w:rsidRPr="00307CCC" w:rsidRDefault="0053310F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Яйца- всего, млн. штук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133,22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133,67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0,45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100,34</w:t>
            </w:r>
          </w:p>
        </w:tc>
      </w:tr>
      <w:tr w:rsidR="0053310F" w:rsidRPr="00C75B20" w:rsidTr="008A216A">
        <w:trPr>
          <w:trHeight w:val="585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310F" w:rsidRPr="00307CCC" w:rsidRDefault="0053310F" w:rsidP="008A216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сельскохозяйственных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123,58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123,81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100,19</w:t>
            </w:r>
          </w:p>
        </w:tc>
      </w:tr>
      <w:tr w:rsidR="0053310F" w:rsidRPr="00C75B20" w:rsidTr="008A216A">
        <w:trPr>
          <w:trHeight w:val="84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310F" w:rsidRPr="00307CCC" w:rsidRDefault="0053310F" w:rsidP="008A216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крестьянских (фермерских) хозяйств и хозяйств индивидуальных предпринимателей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4,08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4,24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6564B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103,92</w:t>
            </w:r>
          </w:p>
        </w:tc>
      </w:tr>
      <w:tr w:rsidR="0053310F" w:rsidRPr="00C75B20" w:rsidTr="008A216A">
        <w:trPr>
          <w:trHeight w:val="585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310F" w:rsidRPr="00307CCC" w:rsidRDefault="0053310F" w:rsidP="008A216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в личных подсобных хозяйствах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5,56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5,62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101,08</w:t>
            </w:r>
          </w:p>
        </w:tc>
      </w:tr>
      <w:tr w:rsidR="0053310F" w:rsidRPr="00C75B20" w:rsidTr="008A216A">
        <w:trPr>
          <w:trHeight w:val="585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310F" w:rsidRPr="00307CCC" w:rsidRDefault="0053310F" w:rsidP="008A216A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Численность поголовья сельскохозяйственных животных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3310F" w:rsidRPr="00C75B20" w:rsidTr="008A216A">
        <w:trPr>
          <w:trHeight w:val="30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310F" w:rsidRPr="00307CCC" w:rsidRDefault="0053310F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Крупный рогатый скот, голов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5B33E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21010,00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21475,00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465,00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102,21</w:t>
            </w:r>
          </w:p>
        </w:tc>
      </w:tr>
      <w:tr w:rsidR="0053310F" w:rsidRPr="00C75B20" w:rsidTr="008A216A">
        <w:trPr>
          <w:trHeight w:val="585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310F" w:rsidRPr="00307CCC" w:rsidRDefault="0053310F" w:rsidP="008A216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сельскохозяйственных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20870,00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21175,00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305,00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101,46</w:t>
            </w:r>
          </w:p>
        </w:tc>
      </w:tr>
      <w:tr w:rsidR="0053310F" w:rsidRPr="00C75B20" w:rsidTr="008A216A">
        <w:trPr>
          <w:trHeight w:val="585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310F" w:rsidRPr="00307CCC" w:rsidRDefault="0053310F" w:rsidP="008A216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из общего поголовья крупного рогатого скота — коровы, голов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4C09A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6950,00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7150,00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102,88</w:t>
            </w:r>
          </w:p>
        </w:tc>
      </w:tr>
      <w:tr w:rsidR="0053310F" w:rsidRPr="00C75B20" w:rsidTr="008A216A">
        <w:trPr>
          <w:trHeight w:val="30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310F" w:rsidRPr="00307CCC" w:rsidRDefault="0053310F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Свиньи, голов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3310F" w:rsidRPr="00C75B20" w:rsidTr="008A216A">
        <w:trPr>
          <w:trHeight w:val="30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310F" w:rsidRPr="00307CCC" w:rsidRDefault="0053310F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Овцы и козы, голов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395,00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412,00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1070A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104,30</w:t>
            </w:r>
          </w:p>
        </w:tc>
      </w:tr>
      <w:tr w:rsidR="0053310F" w:rsidRPr="00C75B20" w:rsidTr="008A216A">
        <w:trPr>
          <w:trHeight w:val="30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310F" w:rsidRPr="00307CCC" w:rsidRDefault="0053310F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Птица, тысяч голов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1289,20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A04F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1300,40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11,20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100,87</w:t>
            </w:r>
          </w:p>
        </w:tc>
      </w:tr>
      <w:tr w:rsidR="0053310F" w:rsidRPr="00C75B20" w:rsidTr="008A216A">
        <w:trPr>
          <w:trHeight w:val="441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3310F" w:rsidRPr="00307CCC" w:rsidRDefault="0053310F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Оборот розничной торговли,  млн.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2105,50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2210,0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104,50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104,96</w:t>
            </w:r>
          </w:p>
        </w:tc>
      </w:tr>
      <w:tr w:rsidR="0053310F" w:rsidRPr="00C75B20" w:rsidTr="008A216A">
        <w:trPr>
          <w:trHeight w:val="687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310F" w:rsidRPr="00307CCC" w:rsidRDefault="0053310F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Оборот общественного питания, млн.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21,63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22,00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A804B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101,71</w:t>
            </w:r>
          </w:p>
        </w:tc>
      </w:tr>
      <w:tr w:rsidR="0053310F" w:rsidRPr="00C75B20" w:rsidTr="008A216A">
        <w:trPr>
          <w:trHeight w:val="649"/>
        </w:trPr>
        <w:tc>
          <w:tcPr>
            <w:tcW w:w="4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310F" w:rsidRPr="00307CCC" w:rsidRDefault="0053310F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Объем платных услуг населению,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259,45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268,35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8,90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103,43</w:t>
            </w:r>
          </w:p>
        </w:tc>
      </w:tr>
      <w:tr w:rsidR="0053310F" w:rsidRPr="00C75B20" w:rsidTr="008A216A">
        <w:trPr>
          <w:trHeight w:val="803"/>
        </w:trPr>
        <w:tc>
          <w:tcPr>
            <w:tcW w:w="4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310F" w:rsidRPr="00307CCC" w:rsidRDefault="0053310F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Объем инвестиций в основной капитал за счет всех источников финансирования, 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534,00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536,32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2,32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100,43</w:t>
            </w:r>
          </w:p>
        </w:tc>
      </w:tr>
      <w:tr w:rsidR="0053310F" w:rsidRPr="00C75B20" w:rsidTr="008A216A">
        <w:trPr>
          <w:trHeight w:val="567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310F" w:rsidRPr="00307CCC" w:rsidRDefault="0053310F" w:rsidP="008A216A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Развитие малого предпринимательства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EC18B7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3310F" w:rsidRPr="00C75B20" w:rsidTr="008A216A">
        <w:trPr>
          <w:trHeight w:val="144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310F" w:rsidRPr="00307CCC" w:rsidRDefault="0053310F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Общий объем расходов бюджета сельского поселения на развитие и поддержку малого предпринимательства в расчете на одно малое предприятие,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53310F" w:rsidRPr="00C75B20" w:rsidTr="008A216A">
        <w:trPr>
          <w:trHeight w:val="87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310F" w:rsidRPr="00307CCC" w:rsidRDefault="0053310F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субъектов малого предпринимательства в расчете на 1000 человек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41,90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42,00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100,24</w:t>
            </w:r>
          </w:p>
        </w:tc>
      </w:tr>
      <w:tr w:rsidR="0053310F" w:rsidRPr="00C75B20" w:rsidTr="008A216A">
        <w:trPr>
          <w:trHeight w:val="30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0F" w:rsidRPr="00307CCC" w:rsidRDefault="0053310F" w:rsidP="008A216A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Социальная сфера</w:t>
            </w:r>
          </w:p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3310F" w:rsidRPr="00C75B20" w:rsidTr="008A216A">
        <w:trPr>
          <w:trHeight w:val="264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0F" w:rsidRPr="00307CCC" w:rsidRDefault="0053310F" w:rsidP="00677824">
            <w:pPr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53310F" w:rsidRPr="00C75B20" w:rsidTr="008A216A">
        <w:trPr>
          <w:trHeight w:val="585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0F" w:rsidRPr="00307CCC" w:rsidRDefault="0053310F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Численность детей  дошкольного возраста, тыс.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4,17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4,62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0,45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110,79</w:t>
            </w:r>
          </w:p>
        </w:tc>
      </w:tr>
      <w:tr w:rsidR="0053310F" w:rsidRPr="00C75B20" w:rsidTr="008A216A">
        <w:trPr>
          <w:trHeight w:val="585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0F" w:rsidRPr="00307CCC" w:rsidRDefault="0053310F" w:rsidP="00C074F5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Численность учащихся в учреждениях: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3310F" w:rsidRPr="00C75B20" w:rsidTr="008A216A">
        <w:trPr>
          <w:trHeight w:val="30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0F" w:rsidRPr="00307CCC" w:rsidRDefault="0053310F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общеобразовательных, тыс. чел.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4,50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4,60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102,22</w:t>
            </w:r>
          </w:p>
        </w:tc>
      </w:tr>
      <w:tr w:rsidR="0053310F" w:rsidRPr="00C75B20" w:rsidTr="008A216A">
        <w:trPr>
          <w:trHeight w:val="114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0F" w:rsidRPr="00307CCC" w:rsidRDefault="0053310F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Численность обучающихся в первую смену в дневных учреждениях общего образования в % к общему числу обучающихся в этих учреждениях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90,00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53310F" w:rsidRPr="00C75B20" w:rsidTr="008A216A">
        <w:trPr>
          <w:trHeight w:val="30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0F" w:rsidRPr="00307CCC" w:rsidRDefault="0053310F" w:rsidP="00C074F5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Ввод в эксплуатацию: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3310F" w:rsidRPr="00C75B20" w:rsidTr="008A216A">
        <w:trPr>
          <w:trHeight w:val="87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0F" w:rsidRPr="00307CCC" w:rsidRDefault="0053310F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жилых домов предприятиями всех форм собственности, тыс. кв. м общей площади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AA2AF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53310F" w:rsidRPr="00C75B20" w:rsidTr="008A216A">
        <w:trPr>
          <w:trHeight w:val="87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0F" w:rsidRPr="00307CCC" w:rsidRDefault="0053310F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из общего итога - построенные населением за свой счет и с помощью кредитов, тыс. кв. м общей площади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11,75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12,20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0,45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103,83</w:t>
            </w:r>
          </w:p>
        </w:tc>
      </w:tr>
      <w:tr w:rsidR="0053310F" w:rsidRPr="00C75B20" w:rsidTr="008A216A">
        <w:trPr>
          <w:trHeight w:val="87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0F" w:rsidRPr="00307CCC" w:rsidRDefault="0053310F" w:rsidP="00C074F5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Обеспеченность населения учреждениями социально-культурной сферы: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3310F" w:rsidRPr="00C75B20" w:rsidTr="008A216A">
        <w:trPr>
          <w:trHeight w:val="87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0F" w:rsidRPr="00307CCC" w:rsidRDefault="0053310F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дошкольными образовательными учреждениями, мест на 1000 детей дошкольного возраста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543,00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541,00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99,63</w:t>
            </w:r>
          </w:p>
        </w:tc>
      </w:tr>
      <w:tr w:rsidR="0053310F" w:rsidRPr="00C75B20" w:rsidTr="008A216A">
        <w:trPr>
          <w:trHeight w:val="585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310F" w:rsidRPr="00307CCC" w:rsidRDefault="0053310F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мест в учреждениях дошкольного образования, мест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2461,00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2501,00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101,63</w:t>
            </w:r>
          </w:p>
        </w:tc>
      </w:tr>
      <w:tr w:rsidR="0053310F" w:rsidRPr="00C75B20" w:rsidTr="008A216A">
        <w:trPr>
          <w:trHeight w:val="649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310F" w:rsidRPr="00307CCC" w:rsidRDefault="0053310F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удельный вес населения, занимающегося спортом, 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32,00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106,67</w:t>
            </w:r>
          </w:p>
        </w:tc>
      </w:tr>
      <w:tr w:rsidR="0053310F" w:rsidRPr="00C75B20" w:rsidTr="008A216A">
        <w:trPr>
          <w:trHeight w:val="90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0F" w:rsidRPr="00307CCC" w:rsidRDefault="0053310F" w:rsidP="008A216A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Количество организаций, зарегистрированных на территории сельского поселения, единиц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3488,00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480CA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3507,00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100,54</w:t>
            </w:r>
          </w:p>
        </w:tc>
      </w:tr>
      <w:tr w:rsidR="0053310F" w:rsidRPr="00C75B20" w:rsidTr="008A216A">
        <w:trPr>
          <w:trHeight w:val="964"/>
        </w:trPr>
        <w:tc>
          <w:tcPr>
            <w:tcW w:w="4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0F" w:rsidRPr="00307CCC" w:rsidRDefault="0053310F" w:rsidP="008A216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количество организаций государственной формы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5E26F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41,00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41,00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53310F" w:rsidRPr="00C75B20" w:rsidTr="008A216A">
        <w:trPr>
          <w:trHeight w:val="659"/>
        </w:trPr>
        <w:tc>
          <w:tcPr>
            <w:tcW w:w="4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0F" w:rsidRPr="00307CCC" w:rsidRDefault="0053310F" w:rsidP="008A216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количество организаций муниципальной формы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57,00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57,00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53310F" w:rsidRPr="00C75B20" w:rsidTr="008A216A">
        <w:trPr>
          <w:trHeight w:val="686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10F" w:rsidRPr="00307CCC" w:rsidRDefault="0053310F" w:rsidP="008A216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количество организаций частной формы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5E26F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1272,00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1276,00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100,31</w:t>
            </w:r>
          </w:p>
        </w:tc>
      </w:tr>
      <w:tr w:rsidR="0053310F" w:rsidRPr="00C75B20" w:rsidTr="008A216A">
        <w:trPr>
          <w:trHeight w:val="585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310F" w:rsidRPr="00307CCC" w:rsidRDefault="0053310F" w:rsidP="008A216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из них индивидуальных предпринимателей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EB57C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2118,00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2133,00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100,71</w:t>
            </w:r>
          </w:p>
        </w:tc>
      </w:tr>
      <w:tr w:rsidR="0053310F" w:rsidRPr="00C75B20" w:rsidTr="008A216A">
        <w:trPr>
          <w:trHeight w:val="58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310F" w:rsidRPr="00307CCC" w:rsidRDefault="0053310F" w:rsidP="008A216A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Инфраструктурная обеспеченность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3310F" w:rsidRPr="00C75B20" w:rsidTr="008A216A">
        <w:trPr>
          <w:trHeight w:val="385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310F" w:rsidRDefault="0053310F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Протяженность освещенных улиц, км.</w:t>
            </w:r>
          </w:p>
          <w:p w:rsidR="0053310F" w:rsidRPr="00307CCC" w:rsidRDefault="0053310F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31,56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38,00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6,44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120,41</w:t>
            </w:r>
          </w:p>
        </w:tc>
      </w:tr>
      <w:tr w:rsidR="0053310F" w:rsidRPr="00C75B20" w:rsidTr="008A216A">
        <w:trPr>
          <w:trHeight w:val="585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310F" w:rsidRPr="00307CCC" w:rsidRDefault="0053310F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Протяженность водопроводных сетей, км.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91,00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91,00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53310F" w:rsidRPr="00C75B20" w:rsidTr="008A216A">
        <w:trPr>
          <w:trHeight w:val="585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310F" w:rsidRPr="00307CCC" w:rsidRDefault="0053310F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Протяженность канализационных сетей, км.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10,47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11,11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0,64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106,11</w:t>
            </w:r>
          </w:p>
        </w:tc>
      </w:tr>
      <w:tr w:rsidR="0053310F" w:rsidRPr="00C75B20" w:rsidTr="008A216A">
        <w:trPr>
          <w:trHeight w:val="416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310F" w:rsidRPr="00307CCC" w:rsidRDefault="0053310F" w:rsidP="00D46CA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D46CA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D46CA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D46CA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D46CA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53310F" w:rsidRPr="00C75B20" w:rsidTr="008A216A">
        <w:trPr>
          <w:trHeight w:val="585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310F" w:rsidRPr="00307CCC" w:rsidRDefault="0053310F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Протяженность автомобильных дорог местного значения, км.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124,84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126,75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101,53</w:t>
            </w:r>
          </w:p>
        </w:tc>
      </w:tr>
      <w:tr w:rsidR="0053310F" w:rsidRPr="00C75B20" w:rsidTr="008A216A">
        <w:trPr>
          <w:trHeight w:val="30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310F" w:rsidRPr="00307CCC" w:rsidRDefault="0053310F" w:rsidP="008A216A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 с твердым покрытием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35,41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36,14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0,73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102,06</w:t>
            </w:r>
          </w:p>
        </w:tc>
      </w:tr>
      <w:tr w:rsidR="0053310F" w:rsidRPr="00C75B20" w:rsidTr="008A216A">
        <w:trPr>
          <w:trHeight w:val="944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310F" w:rsidRPr="00307CCC" w:rsidRDefault="0053310F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Удельный вес газифицированных квартир (домовладений) от общего количества квартир (домовладений), 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97,00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98,00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101,03</w:t>
            </w:r>
          </w:p>
        </w:tc>
      </w:tr>
      <w:tr w:rsidR="0053310F" w:rsidRPr="00C75B20" w:rsidTr="008A216A">
        <w:trPr>
          <w:trHeight w:val="87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310F" w:rsidRPr="00307CCC" w:rsidRDefault="0053310F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Обеспеченность населения объектами розничной торговли, кв. м. на 1 тыс.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94071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332,00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346,00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104,22</w:t>
            </w:r>
          </w:p>
        </w:tc>
      </w:tr>
      <w:tr w:rsidR="0053310F" w:rsidRPr="00C75B20" w:rsidTr="008A216A">
        <w:trPr>
          <w:trHeight w:val="870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310F" w:rsidRPr="00307CCC" w:rsidRDefault="0053310F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Обеспеченность населения объектами общественного питания, кв. м. на 1 тыс.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94071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111,50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116,30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104,30</w:t>
            </w:r>
          </w:p>
        </w:tc>
      </w:tr>
      <w:tr w:rsidR="0053310F" w:rsidRPr="00C75B20" w:rsidTr="008A216A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310F" w:rsidRPr="00307CCC" w:rsidRDefault="0053310F" w:rsidP="008A216A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Окружающая среда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3310F" w:rsidRPr="00C75B20" w:rsidTr="008A216A">
        <w:trPr>
          <w:trHeight w:val="1153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310F" w:rsidRPr="00307CCC" w:rsidRDefault="0053310F" w:rsidP="00C074F5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Степень загрязнения атмосферного воздуха (уровень превышения предельно допустимой концентрации вредных веществ в воздухе), 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3310F" w:rsidRPr="00307CCC" w:rsidRDefault="0053310F" w:rsidP="00C074F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CCC">
              <w:rPr>
                <w:rFonts w:ascii="Times New Roman" w:hAnsi="Times New Roman"/>
                <w:sz w:val="24"/>
                <w:szCs w:val="24"/>
                <w:lang w:eastAsia="ru-RU"/>
              </w:rPr>
              <w:t>0,00</w:t>
            </w:r>
          </w:p>
        </w:tc>
      </w:tr>
    </w:tbl>
    <w:p w:rsidR="0053310F" w:rsidRDefault="0053310F" w:rsidP="008A216A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53310F" w:rsidRDefault="0053310F" w:rsidP="008A216A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53310F" w:rsidRDefault="0053310F" w:rsidP="008A216A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53310F" w:rsidRPr="00307CCC" w:rsidRDefault="0053310F" w:rsidP="008A216A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</w:t>
      </w:r>
      <w:r w:rsidRPr="00307CCC">
        <w:rPr>
          <w:rFonts w:ascii="Times New Roman" w:hAnsi="Times New Roman"/>
          <w:sz w:val="28"/>
          <w:szCs w:val="28"/>
        </w:rPr>
        <w:t xml:space="preserve">главы администрации </w:t>
      </w:r>
    </w:p>
    <w:p w:rsidR="0053310F" w:rsidRPr="00307CCC" w:rsidRDefault="0053310F" w:rsidP="008A216A">
      <w:pPr>
        <w:spacing w:line="240" w:lineRule="auto"/>
        <w:rPr>
          <w:rFonts w:ascii="Times New Roman" w:hAnsi="Times New Roman"/>
          <w:sz w:val="28"/>
          <w:szCs w:val="28"/>
        </w:rPr>
      </w:pPr>
      <w:r w:rsidRPr="00307CCC">
        <w:rPr>
          <w:rFonts w:ascii="Times New Roman" w:hAnsi="Times New Roman"/>
          <w:sz w:val="28"/>
          <w:szCs w:val="28"/>
        </w:rPr>
        <w:t xml:space="preserve">Выселковского сельского поселения </w:t>
      </w:r>
    </w:p>
    <w:p w:rsidR="0053310F" w:rsidRDefault="0053310F" w:rsidP="008A216A">
      <w:pPr>
        <w:spacing w:line="240" w:lineRule="auto"/>
        <w:rPr>
          <w:rFonts w:ascii="Times New Roman" w:hAnsi="Times New Roman"/>
          <w:sz w:val="28"/>
          <w:szCs w:val="28"/>
        </w:rPr>
      </w:pPr>
      <w:r w:rsidRPr="00B23B4C">
        <w:rPr>
          <w:rFonts w:ascii="Times New Roman" w:hAnsi="Times New Roman"/>
          <w:sz w:val="28"/>
          <w:szCs w:val="28"/>
        </w:rPr>
        <w:t>Выселко</w:t>
      </w:r>
      <w:r>
        <w:rPr>
          <w:rFonts w:ascii="Times New Roman" w:hAnsi="Times New Roman"/>
          <w:sz w:val="28"/>
          <w:szCs w:val="28"/>
        </w:rPr>
        <w:t>вского района по экономическим</w:t>
      </w:r>
    </w:p>
    <w:p w:rsidR="0053310F" w:rsidRPr="00B23B4C" w:rsidRDefault="0053310F" w:rsidP="008A216A">
      <w:pPr>
        <w:spacing w:line="240" w:lineRule="auto"/>
        <w:rPr>
          <w:rFonts w:ascii="Times New Roman" w:hAnsi="Times New Roman"/>
          <w:sz w:val="28"/>
          <w:szCs w:val="28"/>
        </w:rPr>
      </w:pPr>
      <w:r w:rsidRPr="00B23B4C">
        <w:rPr>
          <w:rFonts w:ascii="Times New Roman" w:hAnsi="Times New Roman"/>
          <w:sz w:val="28"/>
          <w:szCs w:val="28"/>
        </w:rPr>
        <w:t>и социальным вопросам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О.А.Кирячкова-Богдан </w:t>
      </w:r>
    </w:p>
    <w:sectPr w:rsidR="0053310F" w:rsidRPr="00B23B4C" w:rsidSect="00CE35F0">
      <w:footerReference w:type="default" r:id="rId6"/>
      <w:headerReference w:type="first" r:id="rId7"/>
      <w:pgSz w:w="11905" w:h="16837"/>
      <w:pgMar w:top="1134" w:right="567" w:bottom="1134" w:left="1701" w:header="720" w:footer="720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310F" w:rsidRDefault="0053310F" w:rsidP="006311E9">
      <w:pPr>
        <w:spacing w:line="240" w:lineRule="auto"/>
      </w:pPr>
      <w:r>
        <w:separator/>
      </w:r>
    </w:p>
  </w:endnote>
  <w:endnote w:type="continuationSeparator" w:id="1">
    <w:p w:rsidR="0053310F" w:rsidRDefault="0053310F" w:rsidP="006311E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10F" w:rsidRDefault="0053310F" w:rsidP="00296FBC">
    <w:pPr>
      <w:pStyle w:val="Footer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310F" w:rsidRDefault="0053310F" w:rsidP="006311E9">
      <w:pPr>
        <w:spacing w:line="240" w:lineRule="auto"/>
      </w:pPr>
      <w:r>
        <w:separator/>
      </w:r>
    </w:p>
  </w:footnote>
  <w:footnote w:type="continuationSeparator" w:id="1">
    <w:p w:rsidR="0053310F" w:rsidRDefault="0053310F" w:rsidP="006311E9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310F" w:rsidRDefault="0053310F" w:rsidP="00296FBC">
    <w:pPr>
      <w:pStyle w:val="Header"/>
    </w:pPr>
  </w:p>
  <w:p w:rsidR="0053310F" w:rsidRDefault="0053310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74F5"/>
    <w:rsid w:val="00003E3E"/>
    <w:rsid w:val="0000471A"/>
    <w:rsid w:val="00004971"/>
    <w:rsid w:val="0001045D"/>
    <w:rsid w:val="0001559F"/>
    <w:rsid w:val="000158D5"/>
    <w:rsid w:val="0002627D"/>
    <w:rsid w:val="00031280"/>
    <w:rsid w:val="000401D6"/>
    <w:rsid w:val="000409A1"/>
    <w:rsid w:val="00040DC2"/>
    <w:rsid w:val="0004211E"/>
    <w:rsid w:val="00043349"/>
    <w:rsid w:val="00044BE9"/>
    <w:rsid w:val="00045B78"/>
    <w:rsid w:val="000479ED"/>
    <w:rsid w:val="00052D5B"/>
    <w:rsid w:val="000559E0"/>
    <w:rsid w:val="00056298"/>
    <w:rsid w:val="00057081"/>
    <w:rsid w:val="0006249B"/>
    <w:rsid w:val="00063842"/>
    <w:rsid w:val="000673B7"/>
    <w:rsid w:val="000741D8"/>
    <w:rsid w:val="000755E7"/>
    <w:rsid w:val="00082040"/>
    <w:rsid w:val="000837E1"/>
    <w:rsid w:val="000855BA"/>
    <w:rsid w:val="00086492"/>
    <w:rsid w:val="00086C6D"/>
    <w:rsid w:val="00090868"/>
    <w:rsid w:val="000939A1"/>
    <w:rsid w:val="00094AD3"/>
    <w:rsid w:val="00094ED0"/>
    <w:rsid w:val="00096695"/>
    <w:rsid w:val="0009704D"/>
    <w:rsid w:val="000A075B"/>
    <w:rsid w:val="000A0B87"/>
    <w:rsid w:val="000A1B10"/>
    <w:rsid w:val="000A1BCC"/>
    <w:rsid w:val="000A367E"/>
    <w:rsid w:val="000A374D"/>
    <w:rsid w:val="000A5141"/>
    <w:rsid w:val="000A55EF"/>
    <w:rsid w:val="000A7584"/>
    <w:rsid w:val="000B0E1C"/>
    <w:rsid w:val="000B1225"/>
    <w:rsid w:val="000B36F1"/>
    <w:rsid w:val="000B399C"/>
    <w:rsid w:val="000B3E96"/>
    <w:rsid w:val="000B5017"/>
    <w:rsid w:val="000B5A5A"/>
    <w:rsid w:val="000B6ED1"/>
    <w:rsid w:val="000C23A1"/>
    <w:rsid w:val="000C731B"/>
    <w:rsid w:val="000D1312"/>
    <w:rsid w:val="000D4265"/>
    <w:rsid w:val="000D4BC9"/>
    <w:rsid w:val="000D52B6"/>
    <w:rsid w:val="000D59F8"/>
    <w:rsid w:val="000D6FD3"/>
    <w:rsid w:val="000D7742"/>
    <w:rsid w:val="000E0C50"/>
    <w:rsid w:val="000E0EE7"/>
    <w:rsid w:val="000E19A2"/>
    <w:rsid w:val="000E279A"/>
    <w:rsid w:val="000E4408"/>
    <w:rsid w:val="000E675C"/>
    <w:rsid w:val="000E73AB"/>
    <w:rsid w:val="000F7714"/>
    <w:rsid w:val="0010036F"/>
    <w:rsid w:val="001035F0"/>
    <w:rsid w:val="00104685"/>
    <w:rsid w:val="00107086"/>
    <w:rsid w:val="001070AC"/>
    <w:rsid w:val="001074A1"/>
    <w:rsid w:val="00107896"/>
    <w:rsid w:val="001100E5"/>
    <w:rsid w:val="00116980"/>
    <w:rsid w:val="0012425F"/>
    <w:rsid w:val="0012700E"/>
    <w:rsid w:val="00130808"/>
    <w:rsid w:val="001313FC"/>
    <w:rsid w:val="00132AE1"/>
    <w:rsid w:val="00132E14"/>
    <w:rsid w:val="00133A38"/>
    <w:rsid w:val="00140515"/>
    <w:rsid w:val="0014145A"/>
    <w:rsid w:val="00143A7C"/>
    <w:rsid w:val="00145027"/>
    <w:rsid w:val="001456A6"/>
    <w:rsid w:val="001467EC"/>
    <w:rsid w:val="00147E0A"/>
    <w:rsid w:val="001520CF"/>
    <w:rsid w:val="0016004B"/>
    <w:rsid w:val="00161F52"/>
    <w:rsid w:val="001709D2"/>
    <w:rsid w:val="001712D9"/>
    <w:rsid w:val="001743ED"/>
    <w:rsid w:val="001763AC"/>
    <w:rsid w:val="0017666A"/>
    <w:rsid w:val="00177C09"/>
    <w:rsid w:val="00177C54"/>
    <w:rsid w:val="00184212"/>
    <w:rsid w:val="00192CE6"/>
    <w:rsid w:val="00197196"/>
    <w:rsid w:val="001A0929"/>
    <w:rsid w:val="001A1355"/>
    <w:rsid w:val="001A1DEF"/>
    <w:rsid w:val="001A277B"/>
    <w:rsid w:val="001A33AB"/>
    <w:rsid w:val="001A41D4"/>
    <w:rsid w:val="001A48D6"/>
    <w:rsid w:val="001A5006"/>
    <w:rsid w:val="001A5157"/>
    <w:rsid w:val="001A544F"/>
    <w:rsid w:val="001A5C9E"/>
    <w:rsid w:val="001A6901"/>
    <w:rsid w:val="001B004A"/>
    <w:rsid w:val="001B433F"/>
    <w:rsid w:val="001B6BE6"/>
    <w:rsid w:val="001B745B"/>
    <w:rsid w:val="001B7B09"/>
    <w:rsid w:val="001C16AC"/>
    <w:rsid w:val="001C1885"/>
    <w:rsid w:val="001C2484"/>
    <w:rsid w:val="001C4720"/>
    <w:rsid w:val="001C6E11"/>
    <w:rsid w:val="001D0FDE"/>
    <w:rsid w:val="001D18AE"/>
    <w:rsid w:val="001D2E17"/>
    <w:rsid w:val="001D5E5B"/>
    <w:rsid w:val="001D6228"/>
    <w:rsid w:val="001D697A"/>
    <w:rsid w:val="001D6FE4"/>
    <w:rsid w:val="001D7941"/>
    <w:rsid w:val="001E148C"/>
    <w:rsid w:val="001E1D0A"/>
    <w:rsid w:val="001E24B7"/>
    <w:rsid w:val="001E495B"/>
    <w:rsid w:val="001E550C"/>
    <w:rsid w:val="001E6BC7"/>
    <w:rsid w:val="001F2376"/>
    <w:rsid w:val="001F5B70"/>
    <w:rsid w:val="001F7086"/>
    <w:rsid w:val="002012A7"/>
    <w:rsid w:val="00201A8E"/>
    <w:rsid w:val="00207BDE"/>
    <w:rsid w:val="002120C6"/>
    <w:rsid w:val="00217DA9"/>
    <w:rsid w:val="002206F6"/>
    <w:rsid w:val="00220B15"/>
    <w:rsid w:val="0022170F"/>
    <w:rsid w:val="00221819"/>
    <w:rsid w:val="00221C32"/>
    <w:rsid w:val="00230948"/>
    <w:rsid w:val="00231606"/>
    <w:rsid w:val="00232B55"/>
    <w:rsid w:val="00233C37"/>
    <w:rsid w:val="00234EB8"/>
    <w:rsid w:val="002352F0"/>
    <w:rsid w:val="00236B5B"/>
    <w:rsid w:val="00240CF9"/>
    <w:rsid w:val="0024176D"/>
    <w:rsid w:val="00243A23"/>
    <w:rsid w:val="00245C4F"/>
    <w:rsid w:val="00245E22"/>
    <w:rsid w:val="00246159"/>
    <w:rsid w:val="00246C90"/>
    <w:rsid w:val="0024792E"/>
    <w:rsid w:val="002479B5"/>
    <w:rsid w:val="00251013"/>
    <w:rsid w:val="00253050"/>
    <w:rsid w:val="0025324A"/>
    <w:rsid w:val="00263AA6"/>
    <w:rsid w:val="002717E3"/>
    <w:rsid w:val="00271B92"/>
    <w:rsid w:val="002733E9"/>
    <w:rsid w:val="00274DF2"/>
    <w:rsid w:val="002750FC"/>
    <w:rsid w:val="0027593D"/>
    <w:rsid w:val="002760ED"/>
    <w:rsid w:val="002762E0"/>
    <w:rsid w:val="00276B72"/>
    <w:rsid w:val="002818A0"/>
    <w:rsid w:val="00282A39"/>
    <w:rsid w:val="00282C4A"/>
    <w:rsid w:val="00283EBF"/>
    <w:rsid w:val="00287619"/>
    <w:rsid w:val="002943CE"/>
    <w:rsid w:val="00294F11"/>
    <w:rsid w:val="00294F4C"/>
    <w:rsid w:val="0029686A"/>
    <w:rsid w:val="00296FBC"/>
    <w:rsid w:val="002A26A6"/>
    <w:rsid w:val="002B0BCE"/>
    <w:rsid w:val="002B1C1C"/>
    <w:rsid w:val="002B3D5F"/>
    <w:rsid w:val="002B5380"/>
    <w:rsid w:val="002B55DA"/>
    <w:rsid w:val="002C135C"/>
    <w:rsid w:val="002C14CF"/>
    <w:rsid w:val="002C2111"/>
    <w:rsid w:val="002C3214"/>
    <w:rsid w:val="002C4CEF"/>
    <w:rsid w:val="002C5538"/>
    <w:rsid w:val="002C5D94"/>
    <w:rsid w:val="002C6312"/>
    <w:rsid w:val="002C7342"/>
    <w:rsid w:val="002C7C5F"/>
    <w:rsid w:val="002D17E4"/>
    <w:rsid w:val="002D2CFC"/>
    <w:rsid w:val="002D2E4B"/>
    <w:rsid w:val="002D3B68"/>
    <w:rsid w:val="002D4C38"/>
    <w:rsid w:val="002D4EC7"/>
    <w:rsid w:val="002D58A0"/>
    <w:rsid w:val="002D5983"/>
    <w:rsid w:val="002E362D"/>
    <w:rsid w:val="002F0EFB"/>
    <w:rsid w:val="002F120C"/>
    <w:rsid w:val="002F4B2B"/>
    <w:rsid w:val="002F77B6"/>
    <w:rsid w:val="002F7DA3"/>
    <w:rsid w:val="003011DC"/>
    <w:rsid w:val="0030385F"/>
    <w:rsid w:val="003039C9"/>
    <w:rsid w:val="00304FC9"/>
    <w:rsid w:val="00306010"/>
    <w:rsid w:val="00306470"/>
    <w:rsid w:val="00307CCC"/>
    <w:rsid w:val="00315930"/>
    <w:rsid w:val="003166E4"/>
    <w:rsid w:val="0032254B"/>
    <w:rsid w:val="00323060"/>
    <w:rsid w:val="00323B76"/>
    <w:rsid w:val="003243A5"/>
    <w:rsid w:val="00330A53"/>
    <w:rsid w:val="00335984"/>
    <w:rsid w:val="00336586"/>
    <w:rsid w:val="00336FBA"/>
    <w:rsid w:val="0034079F"/>
    <w:rsid w:val="00341A69"/>
    <w:rsid w:val="00343BDD"/>
    <w:rsid w:val="003452A1"/>
    <w:rsid w:val="0034693B"/>
    <w:rsid w:val="00347FDE"/>
    <w:rsid w:val="00351D91"/>
    <w:rsid w:val="00352DDB"/>
    <w:rsid w:val="00354AB1"/>
    <w:rsid w:val="003552EC"/>
    <w:rsid w:val="00356930"/>
    <w:rsid w:val="00357077"/>
    <w:rsid w:val="00357788"/>
    <w:rsid w:val="00366565"/>
    <w:rsid w:val="003670D7"/>
    <w:rsid w:val="00370F84"/>
    <w:rsid w:val="003732BF"/>
    <w:rsid w:val="0037578A"/>
    <w:rsid w:val="0038358E"/>
    <w:rsid w:val="00383FD0"/>
    <w:rsid w:val="00387F81"/>
    <w:rsid w:val="00390389"/>
    <w:rsid w:val="00392F4B"/>
    <w:rsid w:val="0039752E"/>
    <w:rsid w:val="00397ACB"/>
    <w:rsid w:val="00397F01"/>
    <w:rsid w:val="003A102A"/>
    <w:rsid w:val="003A2EBB"/>
    <w:rsid w:val="003A5935"/>
    <w:rsid w:val="003B17D8"/>
    <w:rsid w:val="003B1E87"/>
    <w:rsid w:val="003B1E95"/>
    <w:rsid w:val="003B221F"/>
    <w:rsid w:val="003B5B25"/>
    <w:rsid w:val="003B7508"/>
    <w:rsid w:val="003C0283"/>
    <w:rsid w:val="003C174B"/>
    <w:rsid w:val="003C451E"/>
    <w:rsid w:val="003C4D82"/>
    <w:rsid w:val="003C4FF4"/>
    <w:rsid w:val="003C603D"/>
    <w:rsid w:val="003D03D9"/>
    <w:rsid w:val="003D0FAC"/>
    <w:rsid w:val="003D18D6"/>
    <w:rsid w:val="003D5EDC"/>
    <w:rsid w:val="003D70CB"/>
    <w:rsid w:val="003D74F4"/>
    <w:rsid w:val="003E3478"/>
    <w:rsid w:val="003E416D"/>
    <w:rsid w:val="003E5967"/>
    <w:rsid w:val="003F4D7A"/>
    <w:rsid w:val="003F6F93"/>
    <w:rsid w:val="003F78D2"/>
    <w:rsid w:val="00400715"/>
    <w:rsid w:val="00400F13"/>
    <w:rsid w:val="00401BEF"/>
    <w:rsid w:val="00402517"/>
    <w:rsid w:val="00405687"/>
    <w:rsid w:val="00406D9F"/>
    <w:rsid w:val="00407648"/>
    <w:rsid w:val="00407940"/>
    <w:rsid w:val="004079F0"/>
    <w:rsid w:val="004120B5"/>
    <w:rsid w:val="004139A4"/>
    <w:rsid w:val="00414B94"/>
    <w:rsid w:val="0041543C"/>
    <w:rsid w:val="00421659"/>
    <w:rsid w:val="00422256"/>
    <w:rsid w:val="0042477B"/>
    <w:rsid w:val="00425A54"/>
    <w:rsid w:val="004262A0"/>
    <w:rsid w:val="00426DA0"/>
    <w:rsid w:val="00426E54"/>
    <w:rsid w:val="0043132B"/>
    <w:rsid w:val="00431737"/>
    <w:rsid w:val="0043424A"/>
    <w:rsid w:val="004359AD"/>
    <w:rsid w:val="00435DD6"/>
    <w:rsid w:val="00437388"/>
    <w:rsid w:val="0044647D"/>
    <w:rsid w:val="00447F4D"/>
    <w:rsid w:val="00450EE1"/>
    <w:rsid w:val="00451AD7"/>
    <w:rsid w:val="00454192"/>
    <w:rsid w:val="0045692F"/>
    <w:rsid w:val="00461E8D"/>
    <w:rsid w:val="00462885"/>
    <w:rsid w:val="00464371"/>
    <w:rsid w:val="0046492F"/>
    <w:rsid w:val="00466DDF"/>
    <w:rsid w:val="004723DF"/>
    <w:rsid w:val="00472E6F"/>
    <w:rsid w:val="00472E9B"/>
    <w:rsid w:val="00473219"/>
    <w:rsid w:val="00473F86"/>
    <w:rsid w:val="0047648C"/>
    <w:rsid w:val="00480A19"/>
    <w:rsid w:val="00480CAA"/>
    <w:rsid w:val="004830C6"/>
    <w:rsid w:val="00494DD0"/>
    <w:rsid w:val="00495386"/>
    <w:rsid w:val="00495C87"/>
    <w:rsid w:val="004A5E9B"/>
    <w:rsid w:val="004B00BA"/>
    <w:rsid w:val="004B09C1"/>
    <w:rsid w:val="004B2CBD"/>
    <w:rsid w:val="004B5753"/>
    <w:rsid w:val="004B5840"/>
    <w:rsid w:val="004B6225"/>
    <w:rsid w:val="004C07AE"/>
    <w:rsid w:val="004C09A2"/>
    <w:rsid w:val="004C22F4"/>
    <w:rsid w:val="004C59A4"/>
    <w:rsid w:val="004C7917"/>
    <w:rsid w:val="004D0430"/>
    <w:rsid w:val="004D1460"/>
    <w:rsid w:val="004D2244"/>
    <w:rsid w:val="004D3141"/>
    <w:rsid w:val="004D41B2"/>
    <w:rsid w:val="004D703C"/>
    <w:rsid w:val="004D78C6"/>
    <w:rsid w:val="004D7CAC"/>
    <w:rsid w:val="004E2E44"/>
    <w:rsid w:val="004E765F"/>
    <w:rsid w:val="004F06D5"/>
    <w:rsid w:val="004F2D66"/>
    <w:rsid w:val="00500EF9"/>
    <w:rsid w:val="00501B23"/>
    <w:rsid w:val="00502BFA"/>
    <w:rsid w:val="005033E6"/>
    <w:rsid w:val="005034EC"/>
    <w:rsid w:val="00505530"/>
    <w:rsid w:val="00513D4A"/>
    <w:rsid w:val="00513DF8"/>
    <w:rsid w:val="005164B4"/>
    <w:rsid w:val="00516BD9"/>
    <w:rsid w:val="0052116F"/>
    <w:rsid w:val="005223E0"/>
    <w:rsid w:val="005245BE"/>
    <w:rsid w:val="005266A7"/>
    <w:rsid w:val="00526E59"/>
    <w:rsid w:val="005273A0"/>
    <w:rsid w:val="0053310F"/>
    <w:rsid w:val="00534316"/>
    <w:rsid w:val="005345B4"/>
    <w:rsid w:val="00534D21"/>
    <w:rsid w:val="00537152"/>
    <w:rsid w:val="00537DD1"/>
    <w:rsid w:val="00541871"/>
    <w:rsid w:val="005447DA"/>
    <w:rsid w:val="00544E91"/>
    <w:rsid w:val="00546EBC"/>
    <w:rsid w:val="005500F7"/>
    <w:rsid w:val="00552DEC"/>
    <w:rsid w:val="005612CA"/>
    <w:rsid w:val="005614F2"/>
    <w:rsid w:val="005665EF"/>
    <w:rsid w:val="00567533"/>
    <w:rsid w:val="00571B69"/>
    <w:rsid w:val="005741A7"/>
    <w:rsid w:val="005764FC"/>
    <w:rsid w:val="005779F3"/>
    <w:rsid w:val="00577CDC"/>
    <w:rsid w:val="00577DA2"/>
    <w:rsid w:val="005816D4"/>
    <w:rsid w:val="005839BF"/>
    <w:rsid w:val="00583CA4"/>
    <w:rsid w:val="00587C08"/>
    <w:rsid w:val="00590A0E"/>
    <w:rsid w:val="005917AB"/>
    <w:rsid w:val="00594054"/>
    <w:rsid w:val="00594D90"/>
    <w:rsid w:val="00595D3D"/>
    <w:rsid w:val="005A2930"/>
    <w:rsid w:val="005A3BC7"/>
    <w:rsid w:val="005A462D"/>
    <w:rsid w:val="005A58D6"/>
    <w:rsid w:val="005A5BB0"/>
    <w:rsid w:val="005A73C0"/>
    <w:rsid w:val="005B10A5"/>
    <w:rsid w:val="005B1DED"/>
    <w:rsid w:val="005B2058"/>
    <w:rsid w:val="005B3174"/>
    <w:rsid w:val="005B33ED"/>
    <w:rsid w:val="005B4CA7"/>
    <w:rsid w:val="005B500F"/>
    <w:rsid w:val="005B5A86"/>
    <w:rsid w:val="005C256C"/>
    <w:rsid w:val="005C36FD"/>
    <w:rsid w:val="005C4251"/>
    <w:rsid w:val="005C4958"/>
    <w:rsid w:val="005C4CD1"/>
    <w:rsid w:val="005C79E9"/>
    <w:rsid w:val="005D1165"/>
    <w:rsid w:val="005D1729"/>
    <w:rsid w:val="005D2639"/>
    <w:rsid w:val="005D2E93"/>
    <w:rsid w:val="005D65E5"/>
    <w:rsid w:val="005D6B55"/>
    <w:rsid w:val="005E06C5"/>
    <w:rsid w:val="005E26FB"/>
    <w:rsid w:val="005E293B"/>
    <w:rsid w:val="005E39D9"/>
    <w:rsid w:val="005F528A"/>
    <w:rsid w:val="005F6EDF"/>
    <w:rsid w:val="00605916"/>
    <w:rsid w:val="006100F6"/>
    <w:rsid w:val="0061294F"/>
    <w:rsid w:val="00613106"/>
    <w:rsid w:val="00614FBB"/>
    <w:rsid w:val="00615917"/>
    <w:rsid w:val="00615DC6"/>
    <w:rsid w:val="00622879"/>
    <w:rsid w:val="00622B62"/>
    <w:rsid w:val="00622BAE"/>
    <w:rsid w:val="00624BC4"/>
    <w:rsid w:val="006261FD"/>
    <w:rsid w:val="00630FF0"/>
    <w:rsid w:val="006311E9"/>
    <w:rsid w:val="00634608"/>
    <w:rsid w:val="00637A07"/>
    <w:rsid w:val="00640E71"/>
    <w:rsid w:val="00640EB7"/>
    <w:rsid w:val="00643639"/>
    <w:rsid w:val="006445AB"/>
    <w:rsid w:val="0064478A"/>
    <w:rsid w:val="006454BC"/>
    <w:rsid w:val="00646542"/>
    <w:rsid w:val="00646752"/>
    <w:rsid w:val="00650DF8"/>
    <w:rsid w:val="00651C9B"/>
    <w:rsid w:val="00652B3E"/>
    <w:rsid w:val="006548B0"/>
    <w:rsid w:val="00654D93"/>
    <w:rsid w:val="0065503A"/>
    <w:rsid w:val="00655FC3"/>
    <w:rsid w:val="006564B5"/>
    <w:rsid w:val="00657920"/>
    <w:rsid w:val="00660A7A"/>
    <w:rsid w:val="00661140"/>
    <w:rsid w:val="00661E15"/>
    <w:rsid w:val="00665570"/>
    <w:rsid w:val="006666CD"/>
    <w:rsid w:val="00674940"/>
    <w:rsid w:val="00677824"/>
    <w:rsid w:val="00681BA0"/>
    <w:rsid w:val="00685BF9"/>
    <w:rsid w:val="00687249"/>
    <w:rsid w:val="00691D63"/>
    <w:rsid w:val="00694ED0"/>
    <w:rsid w:val="006970BE"/>
    <w:rsid w:val="006A3521"/>
    <w:rsid w:val="006A5D9C"/>
    <w:rsid w:val="006A7694"/>
    <w:rsid w:val="006B6050"/>
    <w:rsid w:val="006B6355"/>
    <w:rsid w:val="006C119F"/>
    <w:rsid w:val="006C5DF2"/>
    <w:rsid w:val="006D1DA2"/>
    <w:rsid w:val="006D3506"/>
    <w:rsid w:val="006D3CB8"/>
    <w:rsid w:val="006D6046"/>
    <w:rsid w:val="006D6940"/>
    <w:rsid w:val="006E182D"/>
    <w:rsid w:val="006E2AE0"/>
    <w:rsid w:val="006E2C06"/>
    <w:rsid w:val="006E4BAB"/>
    <w:rsid w:val="006E71CC"/>
    <w:rsid w:val="006F2303"/>
    <w:rsid w:val="006F2879"/>
    <w:rsid w:val="006F2983"/>
    <w:rsid w:val="006F2C91"/>
    <w:rsid w:val="006F3C50"/>
    <w:rsid w:val="007024D3"/>
    <w:rsid w:val="00702BC6"/>
    <w:rsid w:val="00702CAA"/>
    <w:rsid w:val="00702ED8"/>
    <w:rsid w:val="00703EEA"/>
    <w:rsid w:val="0070557F"/>
    <w:rsid w:val="00706B93"/>
    <w:rsid w:val="00706E22"/>
    <w:rsid w:val="00706FF7"/>
    <w:rsid w:val="007108C8"/>
    <w:rsid w:val="00713237"/>
    <w:rsid w:val="00720013"/>
    <w:rsid w:val="0072560D"/>
    <w:rsid w:val="00727B18"/>
    <w:rsid w:val="00727CA5"/>
    <w:rsid w:val="00731577"/>
    <w:rsid w:val="00731DCF"/>
    <w:rsid w:val="00737DA3"/>
    <w:rsid w:val="007418CD"/>
    <w:rsid w:val="00741A32"/>
    <w:rsid w:val="0074498A"/>
    <w:rsid w:val="0074510C"/>
    <w:rsid w:val="00745540"/>
    <w:rsid w:val="007458D2"/>
    <w:rsid w:val="00746BE2"/>
    <w:rsid w:val="0075023D"/>
    <w:rsid w:val="00752CD4"/>
    <w:rsid w:val="007531FA"/>
    <w:rsid w:val="00753CC7"/>
    <w:rsid w:val="00753D6D"/>
    <w:rsid w:val="00755E68"/>
    <w:rsid w:val="00763A11"/>
    <w:rsid w:val="0076573E"/>
    <w:rsid w:val="0076685D"/>
    <w:rsid w:val="00770347"/>
    <w:rsid w:val="00772D19"/>
    <w:rsid w:val="00775F09"/>
    <w:rsid w:val="00780412"/>
    <w:rsid w:val="007808E1"/>
    <w:rsid w:val="00781483"/>
    <w:rsid w:val="00782CA6"/>
    <w:rsid w:val="00786ED0"/>
    <w:rsid w:val="00787CAC"/>
    <w:rsid w:val="00790847"/>
    <w:rsid w:val="00790B5D"/>
    <w:rsid w:val="007945BA"/>
    <w:rsid w:val="00794798"/>
    <w:rsid w:val="007A1B66"/>
    <w:rsid w:val="007A209E"/>
    <w:rsid w:val="007A3CFE"/>
    <w:rsid w:val="007A6DBF"/>
    <w:rsid w:val="007A745F"/>
    <w:rsid w:val="007B4539"/>
    <w:rsid w:val="007B6F78"/>
    <w:rsid w:val="007C2236"/>
    <w:rsid w:val="007C2CE3"/>
    <w:rsid w:val="007C5824"/>
    <w:rsid w:val="007D1A67"/>
    <w:rsid w:val="007D2042"/>
    <w:rsid w:val="007D20B0"/>
    <w:rsid w:val="007D21DF"/>
    <w:rsid w:val="007D2711"/>
    <w:rsid w:val="007D374E"/>
    <w:rsid w:val="007D6E26"/>
    <w:rsid w:val="007D7656"/>
    <w:rsid w:val="007E198B"/>
    <w:rsid w:val="007E547A"/>
    <w:rsid w:val="007E5793"/>
    <w:rsid w:val="007E7494"/>
    <w:rsid w:val="007F0D36"/>
    <w:rsid w:val="007F5CCE"/>
    <w:rsid w:val="007F6E81"/>
    <w:rsid w:val="007F7046"/>
    <w:rsid w:val="007F760A"/>
    <w:rsid w:val="00801B03"/>
    <w:rsid w:val="0080259B"/>
    <w:rsid w:val="00803EB5"/>
    <w:rsid w:val="0080584A"/>
    <w:rsid w:val="00810A14"/>
    <w:rsid w:val="0081485E"/>
    <w:rsid w:val="00815666"/>
    <w:rsid w:val="008178D2"/>
    <w:rsid w:val="008220EF"/>
    <w:rsid w:val="00824135"/>
    <w:rsid w:val="00825D2A"/>
    <w:rsid w:val="0083039F"/>
    <w:rsid w:val="008311EC"/>
    <w:rsid w:val="0083145E"/>
    <w:rsid w:val="008314D9"/>
    <w:rsid w:val="00833AD4"/>
    <w:rsid w:val="008343BA"/>
    <w:rsid w:val="00834D8F"/>
    <w:rsid w:val="008357DA"/>
    <w:rsid w:val="008368C4"/>
    <w:rsid w:val="00836D81"/>
    <w:rsid w:val="008408E8"/>
    <w:rsid w:val="00841098"/>
    <w:rsid w:val="00842D42"/>
    <w:rsid w:val="00843AC8"/>
    <w:rsid w:val="00844664"/>
    <w:rsid w:val="00844EA8"/>
    <w:rsid w:val="0084688F"/>
    <w:rsid w:val="00846C94"/>
    <w:rsid w:val="0084751C"/>
    <w:rsid w:val="008477E2"/>
    <w:rsid w:val="00850699"/>
    <w:rsid w:val="00850CAA"/>
    <w:rsid w:val="00853B4E"/>
    <w:rsid w:val="008607EE"/>
    <w:rsid w:val="00861CF0"/>
    <w:rsid w:val="0086280E"/>
    <w:rsid w:val="00864346"/>
    <w:rsid w:val="0086573D"/>
    <w:rsid w:val="00866505"/>
    <w:rsid w:val="00867393"/>
    <w:rsid w:val="00870A75"/>
    <w:rsid w:val="00872B6A"/>
    <w:rsid w:val="00872C2C"/>
    <w:rsid w:val="008737AB"/>
    <w:rsid w:val="008737D6"/>
    <w:rsid w:val="0087544C"/>
    <w:rsid w:val="00875ACB"/>
    <w:rsid w:val="008771FF"/>
    <w:rsid w:val="008810EB"/>
    <w:rsid w:val="00881581"/>
    <w:rsid w:val="008845F2"/>
    <w:rsid w:val="00887E59"/>
    <w:rsid w:val="00895B73"/>
    <w:rsid w:val="008963B8"/>
    <w:rsid w:val="00896E55"/>
    <w:rsid w:val="008A00D3"/>
    <w:rsid w:val="008A011D"/>
    <w:rsid w:val="008A216A"/>
    <w:rsid w:val="008A39C0"/>
    <w:rsid w:val="008A48C9"/>
    <w:rsid w:val="008A67AB"/>
    <w:rsid w:val="008A7892"/>
    <w:rsid w:val="008B2372"/>
    <w:rsid w:val="008B25ED"/>
    <w:rsid w:val="008B3E0A"/>
    <w:rsid w:val="008B5C02"/>
    <w:rsid w:val="008B6398"/>
    <w:rsid w:val="008B6DAE"/>
    <w:rsid w:val="008B7618"/>
    <w:rsid w:val="008C298E"/>
    <w:rsid w:val="008C34C5"/>
    <w:rsid w:val="008C3D26"/>
    <w:rsid w:val="008C5815"/>
    <w:rsid w:val="008C7BD2"/>
    <w:rsid w:val="008D039A"/>
    <w:rsid w:val="008D2CE1"/>
    <w:rsid w:val="008D389A"/>
    <w:rsid w:val="008D5808"/>
    <w:rsid w:val="008D65E1"/>
    <w:rsid w:val="008E0A7F"/>
    <w:rsid w:val="008E0EA3"/>
    <w:rsid w:val="008E0EFD"/>
    <w:rsid w:val="008E0FDF"/>
    <w:rsid w:val="008E1B7A"/>
    <w:rsid w:val="008E1C19"/>
    <w:rsid w:val="008E3FC8"/>
    <w:rsid w:val="008E40C1"/>
    <w:rsid w:val="008F1627"/>
    <w:rsid w:val="008F4FFD"/>
    <w:rsid w:val="009012CC"/>
    <w:rsid w:val="00905ECC"/>
    <w:rsid w:val="00907554"/>
    <w:rsid w:val="0091243E"/>
    <w:rsid w:val="00916101"/>
    <w:rsid w:val="00920ACE"/>
    <w:rsid w:val="00922032"/>
    <w:rsid w:val="00924A7B"/>
    <w:rsid w:val="009266FC"/>
    <w:rsid w:val="0092740A"/>
    <w:rsid w:val="009379A9"/>
    <w:rsid w:val="00940718"/>
    <w:rsid w:val="00942C58"/>
    <w:rsid w:val="00943DA9"/>
    <w:rsid w:val="009444CE"/>
    <w:rsid w:val="0094486B"/>
    <w:rsid w:val="00944DDF"/>
    <w:rsid w:val="0094577E"/>
    <w:rsid w:val="00947DBE"/>
    <w:rsid w:val="00952627"/>
    <w:rsid w:val="00954F06"/>
    <w:rsid w:val="00960CC9"/>
    <w:rsid w:val="009613B1"/>
    <w:rsid w:val="009614DF"/>
    <w:rsid w:val="0096753A"/>
    <w:rsid w:val="00970849"/>
    <w:rsid w:val="0097750B"/>
    <w:rsid w:val="00977FEC"/>
    <w:rsid w:val="00980406"/>
    <w:rsid w:val="00980E83"/>
    <w:rsid w:val="00982231"/>
    <w:rsid w:val="00982CDA"/>
    <w:rsid w:val="00984E79"/>
    <w:rsid w:val="009857DA"/>
    <w:rsid w:val="009863CB"/>
    <w:rsid w:val="00986D57"/>
    <w:rsid w:val="00987582"/>
    <w:rsid w:val="009877FE"/>
    <w:rsid w:val="00992324"/>
    <w:rsid w:val="0099474B"/>
    <w:rsid w:val="009A67DF"/>
    <w:rsid w:val="009A6C85"/>
    <w:rsid w:val="009A7606"/>
    <w:rsid w:val="009B0900"/>
    <w:rsid w:val="009B150B"/>
    <w:rsid w:val="009B3A2F"/>
    <w:rsid w:val="009B4318"/>
    <w:rsid w:val="009B500A"/>
    <w:rsid w:val="009B5AFA"/>
    <w:rsid w:val="009B5C68"/>
    <w:rsid w:val="009B7C85"/>
    <w:rsid w:val="009C0851"/>
    <w:rsid w:val="009C095E"/>
    <w:rsid w:val="009C555B"/>
    <w:rsid w:val="009D30F9"/>
    <w:rsid w:val="009D5003"/>
    <w:rsid w:val="009E001F"/>
    <w:rsid w:val="009E0044"/>
    <w:rsid w:val="009E2557"/>
    <w:rsid w:val="009E3FD2"/>
    <w:rsid w:val="009E797B"/>
    <w:rsid w:val="009F0227"/>
    <w:rsid w:val="009F2AB4"/>
    <w:rsid w:val="009F4C9E"/>
    <w:rsid w:val="009F599E"/>
    <w:rsid w:val="00A02ED2"/>
    <w:rsid w:val="00A03A71"/>
    <w:rsid w:val="00A04C6B"/>
    <w:rsid w:val="00A04F5D"/>
    <w:rsid w:val="00A04F6A"/>
    <w:rsid w:val="00A05F8A"/>
    <w:rsid w:val="00A06E05"/>
    <w:rsid w:val="00A07579"/>
    <w:rsid w:val="00A13A89"/>
    <w:rsid w:val="00A178F9"/>
    <w:rsid w:val="00A22877"/>
    <w:rsid w:val="00A25AC9"/>
    <w:rsid w:val="00A267E8"/>
    <w:rsid w:val="00A31482"/>
    <w:rsid w:val="00A318F3"/>
    <w:rsid w:val="00A327AF"/>
    <w:rsid w:val="00A328D8"/>
    <w:rsid w:val="00A374AC"/>
    <w:rsid w:val="00A37C5C"/>
    <w:rsid w:val="00A37DBF"/>
    <w:rsid w:val="00A41CFB"/>
    <w:rsid w:val="00A42EF4"/>
    <w:rsid w:val="00A452B6"/>
    <w:rsid w:val="00A45BA6"/>
    <w:rsid w:val="00A46F70"/>
    <w:rsid w:val="00A51FAC"/>
    <w:rsid w:val="00A5300B"/>
    <w:rsid w:val="00A533AC"/>
    <w:rsid w:val="00A55EE3"/>
    <w:rsid w:val="00A5685A"/>
    <w:rsid w:val="00A56F71"/>
    <w:rsid w:val="00A63481"/>
    <w:rsid w:val="00A63F02"/>
    <w:rsid w:val="00A64149"/>
    <w:rsid w:val="00A753B3"/>
    <w:rsid w:val="00A76264"/>
    <w:rsid w:val="00A804BF"/>
    <w:rsid w:val="00A82AE3"/>
    <w:rsid w:val="00A83F0E"/>
    <w:rsid w:val="00A85472"/>
    <w:rsid w:val="00A85527"/>
    <w:rsid w:val="00A870EF"/>
    <w:rsid w:val="00A92077"/>
    <w:rsid w:val="00A933AA"/>
    <w:rsid w:val="00A93B4B"/>
    <w:rsid w:val="00A96185"/>
    <w:rsid w:val="00AA0C0E"/>
    <w:rsid w:val="00AA110E"/>
    <w:rsid w:val="00AA168F"/>
    <w:rsid w:val="00AA2AF3"/>
    <w:rsid w:val="00AA38AE"/>
    <w:rsid w:val="00AB01C2"/>
    <w:rsid w:val="00AB1E5D"/>
    <w:rsid w:val="00AC15C8"/>
    <w:rsid w:val="00AC21BE"/>
    <w:rsid w:val="00AC23AD"/>
    <w:rsid w:val="00AC2646"/>
    <w:rsid w:val="00AC3F93"/>
    <w:rsid w:val="00AC422A"/>
    <w:rsid w:val="00AC45F5"/>
    <w:rsid w:val="00AC4D40"/>
    <w:rsid w:val="00AC4F81"/>
    <w:rsid w:val="00AD2ED0"/>
    <w:rsid w:val="00AD3C81"/>
    <w:rsid w:val="00AD4CC0"/>
    <w:rsid w:val="00AD5F23"/>
    <w:rsid w:val="00AD67B4"/>
    <w:rsid w:val="00AE61AF"/>
    <w:rsid w:val="00AE6C1C"/>
    <w:rsid w:val="00AE70FB"/>
    <w:rsid w:val="00AF0BFC"/>
    <w:rsid w:val="00AF27C4"/>
    <w:rsid w:val="00AF40BF"/>
    <w:rsid w:val="00AF6154"/>
    <w:rsid w:val="00B00321"/>
    <w:rsid w:val="00B007CA"/>
    <w:rsid w:val="00B00EFA"/>
    <w:rsid w:val="00B0294D"/>
    <w:rsid w:val="00B03013"/>
    <w:rsid w:val="00B06BF8"/>
    <w:rsid w:val="00B14CA4"/>
    <w:rsid w:val="00B15676"/>
    <w:rsid w:val="00B166F2"/>
    <w:rsid w:val="00B22CDE"/>
    <w:rsid w:val="00B23B4C"/>
    <w:rsid w:val="00B27C2D"/>
    <w:rsid w:val="00B30568"/>
    <w:rsid w:val="00B306C3"/>
    <w:rsid w:val="00B3290A"/>
    <w:rsid w:val="00B32B3C"/>
    <w:rsid w:val="00B32CBD"/>
    <w:rsid w:val="00B33A2C"/>
    <w:rsid w:val="00B36C2C"/>
    <w:rsid w:val="00B403BC"/>
    <w:rsid w:val="00B4239A"/>
    <w:rsid w:val="00B42E11"/>
    <w:rsid w:val="00B43988"/>
    <w:rsid w:val="00B44209"/>
    <w:rsid w:val="00B47FDA"/>
    <w:rsid w:val="00B5637E"/>
    <w:rsid w:val="00B6479E"/>
    <w:rsid w:val="00B64B56"/>
    <w:rsid w:val="00B66C0A"/>
    <w:rsid w:val="00B70A62"/>
    <w:rsid w:val="00B71C60"/>
    <w:rsid w:val="00B72E6A"/>
    <w:rsid w:val="00B73E36"/>
    <w:rsid w:val="00B76574"/>
    <w:rsid w:val="00B76F3C"/>
    <w:rsid w:val="00B77408"/>
    <w:rsid w:val="00B77C79"/>
    <w:rsid w:val="00B83082"/>
    <w:rsid w:val="00B91EF3"/>
    <w:rsid w:val="00B93F71"/>
    <w:rsid w:val="00B97119"/>
    <w:rsid w:val="00BA02A9"/>
    <w:rsid w:val="00BA201E"/>
    <w:rsid w:val="00BA5AE7"/>
    <w:rsid w:val="00BA5C6D"/>
    <w:rsid w:val="00BB106C"/>
    <w:rsid w:val="00BB13F2"/>
    <w:rsid w:val="00BB3F0D"/>
    <w:rsid w:val="00BB3F44"/>
    <w:rsid w:val="00BB4409"/>
    <w:rsid w:val="00BB6995"/>
    <w:rsid w:val="00BB7095"/>
    <w:rsid w:val="00BC2ABF"/>
    <w:rsid w:val="00BC393C"/>
    <w:rsid w:val="00BD14CB"/>
    <w:rsid w:val="00BD1C1B"/>
    <w:rsid w:val="00BD4C7F"/>
    <w:rsid w:val="00BD52EE"/>
    <w:rsid w:val="00BE291C"/>
    <w:rsid w:val="00BE2E46"/>
    <w:rsid w:val="00BE2F55"/>
    <w:rsid w:val="00BE3D54"/>
    <w:rsid w:val="00BF11B6"/>
    <w:rsid w:val="00BF2ADC"/>
    <w:rsid w:val="00BF2C9B"/>
    <w:rsid w:val="00BF6011"/>
    <w:rsid w:val="00BF6CD2"/>
    <w:rsid w:val="00C00D89"/>
    <w:rsid w:val="00C0303F"/>
    <w:rsid w:val="00C037FB"/>
    <w:rsid w:val="00C05575"/>
    <w:rsid w:val="00C06D24"/>
    <w:rsid w:val="00C074F5"/>
    <w:rsid w:val="00C1088E"/>
    <w:rsid w:val="00C12EBC"/>
    <w:rsid w:val="00C13BD8"/>
    <w:rsid w:val="00C14132"/>
    <w:rsid w:val="00C14E02"/>
    <w:rsid w:val="00C16492"/>
    <w:rsid w:val="00C171E6"/>
    <w:rsid w:val="00C235D6"/>
    <w:rsid w:val="00C267AB"/>
    <w:rsid w:val="00C26C9F"/>
    <w:rsid w:val="00C308D1"/>
    <w:rsid w:val="00C35C80"/>
    <w:rsid w:val="00C42D9B"/>
    <w:rsid w:val="00C4308E"/>
    <w:rsid w:val="00C43266"/>
    <w:rsid w:val="00C44D87"/>
    <w:rsid w:val="00C46199"/>
    <w:rsid w:val="00C50362"/>
    <w:rsid w:val="00C51401"/>
    <w:rsid w:val="00C51952"/>
    <w:rsid w:val="00C52599"/>
    <w:rsid w:val="00C5466D"/>
    <w:rsid w:val="00C55351"/>
    <w:rsid w:val="00C55CAC"/>
    <w:rsid w:val="00C57102"/>
    <w:rsid w:val="00C61046"/>
    <w:rsid w:val="00C61500"/>
    <w:rsid w:val="00C655A0"/>
    <w:rsid w:val="00C70929"/>
    <w:rsid w:val="00C71C41"/>
    <w:rsid w:val="00C740D3"/>
    <w:rsid w:val="00C75503"/>
    <w:rsid w:val="00C75B20"/>
    <w:rsid w:val="00C75E60"/>
    <w:rsid w:val="00C7646D"/>
    <w:rsid w:val="00C8272B"/>
    <w:rsid w:val="00C856C7"/>
    <w:rsid w:val="00C8623A"/>
    <w:rsid w:val="00C863C7"/>
    <w:rsid w:val="00C871FE"/>
    <w:rsid w:val="00C93AEB"/>
    <w:rsid w:val="00C94A2A"/>
    <w:rsid w:val="00C94CB8"/>
    <w:rsid w:val="00C95ACC"/>
    <w:rsid w:val="00C961BA"/>
    <w:rsid w:val="00C96CEB"/>
    <w:rsid w:val="00C97BB1"/>
    <w:rsid w:val="00CA17EC"/>
    <w:rsid w:val="00CA3FD8"/>
    <w:rsid w:val="00CA4411"/>
    <w:rsid w:val="00CA4813"/>
    <w:rsid w:val="00CA5F85"/>
    <w:rsid w:val="00CA63CA"/>
    <w:rsid w:val="00CB1D5C"/>
    <w:rsid w:val="00CB29C2"/>
    <w:rsid w:val="00CB38D5"/>
    <w:rsid w:val="00CB3942"/>
    <w:rsid w:val="00CB3DAF"/>
    <w:rsid w:val="00CB436A"/>
    <w:rsid w:val="00CC1ADB"/>
    <w:rsid w:val="00CC2096"/>
    <w:rsid w:val="00CC6B59"/>
    <w:rsid w:val="00CC74F5"/>
    <w:rsid w:val="00CD013B"/>
    <w:rsid w:val="00CD42FA"/>
    <w:rsid w:val="00CD553E"/>
    <w:rsid w:val="00CD5D8A"/>
    <w:rsid w:val="00CD74AF"/>
    <w:rsid w:val="00CD7A23"/>
    <w:rsid w:val="00CD7C0E"/>
    <w:rsid w:val="00CE0C3E"/>
    <w:rsid w:val="00CE13C1"/>
    <w:rsid w:val="00CE2B01"/>
    <w:rsid w:val="00CE35F0"/>
    <w:rsid w:val="00CE3C65"/>
    <w:rsid w:val="00CE5154"/>
    <w:rsid w:val="00CE776B"/>
    <w:rsid w:val="00D0192C"/>
    <w:rsid w:val="00D01DD8"/>
    <w:rsid w:val="00D027F4"/>
    <w:rsid w:val="00D04F12"/>
    <w:rsid w:val="00D06C2B"/>
    <w:rsid w:val="00D07BFF"/>
    <w:rsid w:val="00D10878"/>
    <w:rsid w:val="00D10AE4"/>
    <w:rsid w:val="00D15C7B"/>
    <w:rsid w:val="00D15DE2"/>
    <w:rsid w:val="00D20623"/>
    <w:rsid w:val="00D21449"/>
    <w:rsid w:val="00D218F3"/>
    <w:rsid w:val="00D22335"/>
    <w:rsid w:val="00D23970"/>
    <w:rsid w:val="00D239E3"/>
    <w:rsid w:val="00D24812"/>
    <w:rsid w:val="00D24E4D"/>
    <w:rsid w:val="00D25A7C"/>
    <w:rsid w:val="00D271FE"/>
    <w:rsid w:val="00D27D96"/>
    <w:rsid w:val="00D32990"/>
    <w:rsid w:val="00D4020F"/>
    <w:rsid w:val="00D406F8"/>
    <w:rsid w:val="00D4265A"/>
    <w:rsid w:val="00D46CA4"/>
    <w:rsid w:val="00D47FFA"/>
    <w:rsid w:val="00D511F6"/>
    <w:rsid w:val="00D51322"/>
    <w:rsid w:val="00D53D5E"/>
    <w:rsid w:val="00D5422C"/>
    <w:rsid w:val="00D55118"/>
    <w:rsid w:val="00D5737B"/>
    <w:rsid w:val="00D60727"/>
    <w:rsid w:val="00D61937"/>
    <w:rsid w:val="00D64BEA"/>
    <w:rsid w:val="00D657A7"/>
    <w:rsid w:val="00D66219"/>
    <w:rsid w:val="00D71DF4"/>
    <w:rsid w:val="00D72571"/>
    <w:rsid w:val="00D7304D"/>
    <w:rsid w:val="00D80BE3"/>
    <w:rsid w:val="00D81CAE"/>
    <w:rsid w:val="00D834FF"/>
    <w:rsid w:val="00D83BC5"/>
    <w:rsid w:val="00D840B8"/>
    <w:rsid w:val="00D84A28"/>
    <w:rsid w:val="00D92119"/>
    <w:rsid w:val="00D933B6"/>
    <w:rsid w:val="00D93D73"/>
    <w:rsid w:val="00D93D99"/>
    <w:rsid w:val="00D9519F"/>
    <w:rsid w:val="00DA1052"/>
    <w:rsid w:val="00DA22CF"/>
    <w:rsid w:val="00DA2804"/>
    <w:rsid w:val="00DA4725"/>
    <w:rsid w:val="00DA599F"/>
    <w:rsid w:val="00DA5F96"/>
    <w:rsid w:val="00DA6395"/>
    <w:rsid w:val="00DA64AE"/>
    <w:rsid w:val="00DB0033"/>
    <w:rsid w:val="00DB0331"/>
    <w:rsid w:val="00DB0886"/>
    <w:rsid w:val="00DB269B"/>
    <w:rsid w:val="00DB2D5E"/>
    <w:rsid w:val="00DB7918"/>
    <w:rsid w:val="00DC117B"/>
    <w:rsid w:val="00DC1495"/>
    <w:rsid w:val="00DC1C1A"/>
    <w:rsid w:val="00DC1CD0"/>
    <w:rsid w:val="00DD25B0"/>
    <w:rsid w:val="00DD4A91"/>
    <w:rsid w:val="00DD67DB"/>
    <w:rsid w:val="00DE19F8"/>
    <w:rsid w:val="00DE2BD7"/>
    <w:rsid w:val="00DE42CD"/>
    <w:rsid w:val="00DF4322"/>
    <w:rsid w:val="00DF4F44"/>
    <w:rsid w:val="00DF5A28"/>
    <w:rsid w:val="00E03F37"/>
    <w:rsid w:val="00E058F6"/>
    <w:rsid w:val="00E07213"/>
    <w:rsid w:val="00E10D55"/>
    <w:rsid w:val="00E12617"/>
    <w:rsid w:val="00E21439"/>
    <w:rsid w:val="00E23D10"/>
    <w:rsid w:val="00E2573C"/>
    <w:rsid w:val="00E329C8"/>
    <w:rsid w:val="00E34A8D"/>
    <w:rsid w:val="00E34E02"/>
    <w:rsid w:val="00E35263"/>
    <w:rsid w:val="00E42736"/>
    <w:rsid w:val="00E439CD"/>
    <w:rsid w:val="00E44029"/>
    <w:rsid w:val="00E452E4"/>
    <w:rsid w:val="00E452EE"/>
    <w:rsid w:val="00E45A3C"/>
    <w:rsid w:val="00E46772"/>
    <w:rsid w:val="00E46E61"/>
    <w:rsid w:val="00E47C1C"/>
    <w:rsid w:val="00E47D13"/>
    <w:rsid w:val="00E50C92"/>
    <w:rsid w:val="00E513A0"/>
    <w:rsid w:val="00E52196"/>
    <w:rsid w:val="00E524AB"/>
    <w:rsid w:val="00E53557"/>
    <w:rsid w:val="00E54259"/>
    <w:rsid w:val="00E542A8"/>
    <w:rsid w:val="00E55B22"/>
    <w:rsid w:val="00E569C5"/>
    <w:rsid w:val="00E56AC6"/>
    <w:rsid w:val="00E604B2"/>
    <w:rsid w:val="00E611D6"/>
    <w:rsid w:val="00E61F2F"/>
    <w:rsid w:val="00E62B0A"/>
    <w:rsid w:val="00E64B48"/>
    <w:rsid w:val="00E67237"/>
    <w:rsid w:val="00E7017A"/>
    <w:rsid w:val="00E72D5F"/>
    <w:rsid w:val="00E737F4"/>
    <w:rsid w:val="00E73AB5"/>
    <w:rsid w:val="00E74DF6"/>
    <w:rsid w:val="00E80547"/>
    <w:rsid w:val="00E81616"/>
    <w:rsid w:val="00E82B6D"/>
    <w:rsid w:val="00E830CC"/>
    <w:rsid w:val="00E831CD"/>
    <w:rsid w:val="00E84BD5"/>
    <w:rsid w:val="00E86CB8"/>
    <w:rsid w:val="00E87655"/>
    <w:rsid w:val="00E87A49"/>
    <w:rsid w:val="00E91087"/>
    <w:rsid w:val="00E95FE5"/>
    <w:rsid w:val="00EA75C7"/>
    <w:rsid w:val="00EB015F"/>
    <w:rsid w:val="00EB0AC7"/>
    <w:rsid w:val="00EB3075"/>
    <w:rsid w:val="00EB57C7"/>
    <w:rsid w:val="00EB59A1"/>
    <w:rsid w:val="00EB662C"/>
    <w:rsid w:val="00EC18B7"/>
    <w:rsid w:val="00EC4891"/>
    <w:rsid w:val="00EC4F74"/>
    <w:rsid w:val="00EC6DB6"/>
    <w:rsid w:val="00ED2B0B"/>
    <w:rsid w:val="00ED4D3C"/>
    <w:rsid w:val="00ED53BF"/>
    <w:rsid w:val="00ED6DE4"/>
    <w:rsid w:val="00ED7A71"/>
    <w:rsid w:val="00ED7A84"/>
    <w:rsid w:val="00EE06ED"/>
    <w:rsid w:val="00EE132A"/>
    <w:rsid w:val="00EE36F1"/>
    <w:rsid w:val="00EE7A9C"/>
    <w:rsid w:val="00EE7AD7"/>
    <w:rsid w:val="00EF0DB8"/>
    <w:rsid w:val="00EF2FE1"/>
    <w:rsid w:val="00EF302D"/>
    <w:rsid w:val="00EF38CD"/>
    <w:rsid w:val="00F02F19"/>
    <w:rsid w:val="00F05651"/>
    <w:rsid w:val="00F0618B"/>
    <w:rsid w:val="00F06CF4"/>
    <w:rsid w:val="00F07BD7"/>
    <w:rsid w:val="00F10825"/>
    <w:rsid w:val="00F12023"/>
    <w:rsid w:val="00F20129"/>
    <w:rsid w:val="00F226D5"/>
    <w:rsid w:val="00F24F66"/>
    <w:rsid w:val="00F2542D"/>
    <w:rsid w:val="00F26EA1"/>
    <w:rsid w:val="00F270AA"/>
    <w:rsid w:val="00F3016D"/>
    <w:rsid w:val="00F33CA0"/>
    <w:rsid w:val="00F34A92"/>
    <w:rsid w:val="00F35622"/>
    <w:rsid w:val="00F35918"/>
    <w:rsid w:val="00F35D66"/>
    <w:rsid w:val="00F47C16"/>
    <w:rsid w:val="00F55F16"/>
    <w:rsid w:val="00F63DD0"/>
    <w:rsid w:val="00F70D59"/>
    <w:rsid w:val="00F721D3"/>
    <w:rsid w:val="00F73F74"/>
    <w:rsid w:val="00F74093"/>
    <w:rsid w:val="00F74762"/>
    <w:rsid w:val="00F747DD"/>
    <w:rsid w:val="00F7611C"/>
    <w:rsid w:val="00F769E4"/>
    <w:rsid w:val="00F8197E"/>
    <w:rsid w:val="00F83C2C"/>
    <w:rsid w:val="00F85174"/>
    <w:rsid w:val="00F91E8D"/>
    <w:rsid w:val="00F93B43"/>
    <w:rsid w:val="00F93DA4"/>
    <w:rsid w:val="00F97505"/>
    <w:rsid w:val="00FA14EB"/>
    <w:rsid w:val="00FA2590"/>
    <w:rsid w:val="00FA3DA4"/>
    <w:rsid w:val="00FA3DF0"/>
    <w:rsid w:val="00FA3E4B"/>
    <w:rsid w:val="00FA4EA5"/>
    <w:rsid w:val="00FA59BE"/>
    <w:rsid w:val="00FB007B"/>
    <w:rsid w:val="00FB0E4D"/>
    <w:rsid w:val="00FB16C7"/>
    <w:rsid w:val="00FB3088"/>
    <w:rsid w:val="00FB3463"/>
    <w:rsid w:val="00FB368C"/>
    <w:rsid w:val="00FB4708"/>
    <w:rsid w:val="00FB5166"/>
    <w:rsid w:val="00FC106D"/>
    <w:rsid w:val="00FC1ECC"/>
    <w:rsid w:val="00FC65EC"/>
    <w:rsid w:val="00FD0F72"/>
    <w:rsid w:val="00FD4A8B"/>
    <w:rsid w:val="00FD549F"/>
    <w:rsid w:val="00FD6307"/>
    <w:rsid w:val="00FE2D50"/>
    <w:rsid w:val="00FE5EC2"/>
    <w:rsid w:val="00FE6DDD"/>
    <w:rsid w:val="00FE7262"/>
    <w:rsid w:val="00FE79F2"/>
    <w:rsid w:val="00FF13A8"/>
    <w:rsid w:val="00FF46D6"/>
    <w:rsid w:val="00FF4A12"/>
    <w:rsid w:val="00FF6F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14EB"/>
    <w:pPr>
      <w:spacing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311E9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311E9"/>
    <w:rPr>
      <w:rFonts w:cs="Times New Roman"/>
    </w:rPr>
  </w:style>
  <w:style w:type="paragraph" w:styleId="Footer">
    <w:name w:val="footer"/>
    <w:basedOn w:val="Normal"/>
    <w:link w:val="FooterChar"/>
    <w:uiPriority w:val="99"/>
    <w:rsid w:val="006311E9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311E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8610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606</TotalTime>
  <Pages>4</Pages>
  <Words>860</Words>
  <Characters>4907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</cp:lastModifiedBy>
  <cp:revision>82</cp:revision>
  <cp:lastPrinted>2014-04-29T07:18:00Z</cp:lastPrinted>
  <dcterms:created xsi:type="dcterms:W3CDTF">2012-12-04T07:17:00Z</dcterms:created>
  <dcterms:modified xsi:type="dcterms:W3CDTF">2014-05-14T04:24:00Z</dcterms:modified>
</cp:coreProperties>
</file>